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3598" w14:textId="271E1DD4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9F1E31">
        <w:rPr>
          <w:b/>
          <w:noProof/>
          <w:sz w:val="24"/>
        </w:rPr>
        <w:t>6</w:t>
      </w:r>
      <w:r w:rsidRPr="003262F2">
        <w:rPr>
          <w:b/>
          <w:noProof/>
          <w:sz w:val="24"/>
        </w:rPr>
        <w:tab/>
      </w:r>
      <w:r w:rsidR="00B62AA0" w:rsidRPr="00B62AA0">
        <w:rPr>
          <w:b/>
          <w:noProof/>
          <w:sz w:val="24"/>
        </w:rPr>
        <w:t>RP-242648</w:t>
      </w:r>
    </w:p>
    <w:p w14:paraId="784FA9B5" w14:textId="77777777" w:rsidR="005C4DE5" w:rsidRPr="00EA0945" w:rsidRDefault="009F1E31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Madrid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>
        <w:rPr>
          <w:rFonts w:ascii="Arial" w:eastAsia="DengXian" w:hAnsi="Arial"/>
          <w:b/>
          <w:noProof/>
          <w:sz w:val="24"/>
          <w:lang w:eastAsia="en-US"/>
        </w:rPr>
        <w:t>Spain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>
        <w:rPr>
          <w:rFonts w:ascii="Arial" w:eastAsia="DengXian" w:hAnsi="Arial"/>
          <w:b/>
          <w:noProof/>
          <w:sz w:val="24"/>
          <w:lang w:eastAsia="en-US"/>
        </w:rPr>
        <w:t>09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>
        <w:rPr>
          <w:rFonts w:ascii="Arial" w:eastAsia="DengXian" w:hAnsi="Arial"/>
          <w:b/>
          <w:noProof/>
          <w:sz w:val="24"/>
          <w:lang w:eastAsia="en-US"/>
        </w:rPr>
        <w:t>December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2024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608ADAE0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bands for RedCap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6BBCB809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AA0" w:rsidRPr="00B62AA0">
        <w:rPr>
          <w:rFonts w:ascii="Arial" w:eastAsia="Batang" w:hAnsi="Arial"/>
          <w:b/>
          <w:sz w:val="24"/>
          <w:szCs w:val="24"/>
          <w:lang w:val="en-US" w:eastAsia="zh-CN"/>
        </w:rPr>
        <w:t>13.1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2" w:name="_Hlt515348424"/>
        <w:bookmarkStart w:id="3" w:name="_Hlt515348423"/>
        <w:r>
          <w:rPr>
            <w:rStyle w:val="Hyperlink"/>
          </w:rPr>
          <w:t>T</w:t>
        </w:r>
        <w:bookmarkEnd w:id="2"/>
        <w:bookmarkEnd w:id="3"/>
        <w:r>
          <w:rPr>
            <w:rStyle w:val="Hyperlink"/>
          </w:rPr>
          <w:t>R 21.900</w:t>
        </w:r>
      </w:hyperlink>
    </w:p>
    <w:p w14:paraId="642077E1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>New NR FDD bands for RedCap (Reduced Capability)</w:t>
      </w:r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Adding new NR FDD bands for RedCap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Core part: Adding new NR FDD bands for RedCap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-RedCap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r w:rsidRPr="00065BB4">
        <w:t>NR_redcap</w:t>
      </w:r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r w:rsidRPr="00065BB4">
        <w:t>NR_redcap_enh</w:t>
      </w:r>
      <w:r>
        <w:t xml:space="preserve"> is introducing enhancements for RedCap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r>
        <w:rPr>
          <w:bCs/>
        </w:rPr>
        <w:t xml:space="preserve">RedCap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RedCap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r>
        <w:rPr>
          <w:bCs/>
          <w:lang w:eastAsia="zh-Hans"/>
        </w:rPr>
        <w:t>RedCap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4"/>
      <w:tr w:rsidR="00D8570A" w14:paraId="363D28E6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77777777" w:rsidR="00D8570A" w:rsidRPr="00726752" w:rsidRDefault="00D8570A" w:rsidP="00D8570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577" w14:textId="745DCB11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Definition of common environment for </w:t>
            </w:r>
            <w:r w:rsidR="00DB477E">
              <w:rPr>
                <w:rFonts w:cs="Symbol"/>
                <w:sz w:val="16"/>
                <w:szCs w:val="16"/>
              </w:rPr>
              <w:t xml:space="preserve">RedCap for </w:t>
            </w:r>
            <w:r>
              <w:rPr>
                <w:rFonts w:cs="Symbol"/>
                <w:sz w:val="16"/>
                <w:szCs w:val="16"/>
              </w:rPr>
              <w:t>band n105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F3F" w14:textId="77777777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7B213D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7B213D"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 w:rsidR="007B213D"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CDB" w14:textId="0E848499" w:rsidR="00D8570A" w:rsidRPr="00EA0945" w:rsidRDefault="00D8570A" w:rsidP="00D8570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Update for RedCap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77777777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RedCap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77777777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8F3F30" w14:paraId="3D6EE7B6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87D" w14:textId="6FF35FFF" w:rsidR="008F3F30" w:rsidRPr="00726752" w:rsidRDefault="008F3F30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93F" w14:textId="505DA7E2" w:rsidR="008F3F30" w:rsidRPr="00CA5C6F" w:rsidRDefault="008F3F30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Further analysis needed based on 38.508-1 CRs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475" w14:textId="067AF31B" w:rsidR="008F3F30" w:rsidRPr="00726752" w:rsidRDefault="008F3F30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352" w14:textId="77777777" w:rsidR="008F3F30" w:rsidRPr="00EA0945" w:rsidRDefault="008F3F30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681BE292" w:rsidR="00F72371" w:rsidRDefault="00B62AA0" w:rsidP="00F72371">
      <w:pPr>
        <w:rPr>
          <w:rStyle w:val="Hyperlink"/>
        </w:rPr>
      </w:pPr>
      <w:hyperlink r:id="rId10" w:history="1">
        <w:r w:rsidR="00D03EC1" w:rsidRPr="00D71E92">
          <w:rPr>
            <w:rStyle w:val="Hyperlink"/>
          </w:rPr>
          <w:t>petter.karlsson@ericsson.com</w:t>
        </w:r>
      </w:hyperlink>
    </w:p>
    <w:p w14:paraId="1FC2DE53" w14:textId="2E811400" w:rsidR="00D03EC1" w:rsidRDefault="00D03EC1" w:rsidP="00F72371">
      <w:pPr>
        <w:rPr>
          <w:lang w:eastAsia="zh-CN"/>
        </w:rPr>
      </w:pPr>
      <w:r w:rsidRPr="00D03EC1">
        <w:rPr>
          <w:lang w:eastAsia="zh-CN"/>
        </w:rPr>
        <w:lastRenderedPageBreak/>
        <w:t xml:space="preserve">Yu </w:t>
      </w:r>
      <w:r>
        <w:rPr>
          <w:lang w:eastAsia="zh-CN"/>
        </w:rPr>
        <w:t>Sh</w:t>
      </w:r>
      <w:r w:rsidR="001628F6">
        <w:rPr>
          <w:lang w:eastAsia="zh-CN"/>
        </w:rPr>
        <w:t>i</w:t>
      </w:r>
      <w:r>
        <w:rPr>
          <w:lang w:eastAsia="zh-CN"/>
        </w:rPr>
        <w:t xml:space="preserve"> (China Unicom)</w:t>
      </w:r>
    </w:p>
    <w:p w14:paraId="27003AE1" w14:textId="35079FDD" w:rsidR="005F4E78" w:rsidRPr="00D03EC1" w:rsidRDefault="00B62AA0" w:rsidP="00F72371">
      <w:pPr>
        <w:rPr>
          <w:lang w:eastAsia="zh-CN"/>
        </w:rPr>
      </w:pPr>
      <w:hyperlink r:id="rId11" w:history="1">
        <w:r w:rsidR="005F4E78" w:rsidRPr="00D71E92">
          <w:rPr>
            <w:rStyle w:val="Hyperlink"/>
            <w:lang w:eastAsia="zh-CN"/>
          </w:rPr>
          <w:t>shiyu19@chinaunicom.cn</w:t>
        </w:r>
      </w:hyperlink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01D1D096" w:rsidR="005C4DE5" w:rsidRDefault="00E64C63">
            <w:pPr>
              <w:pStyle w:val="TAL"/>
              <w:rPr>
                <w:lang w:val="en-US" w:eastAsia="zh-Hans"/>
              </w:rPr>
            </w:pPr>
            <w:r w:rsidRPr="002B5EAF">
              <w:rPr>
                <w:lang w:val="en-US" w:eastAsia="zh-Hans"/>
              </w:rPr>
              <w:t>MediaTek</w:t>
            </w: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4BA6B0F5" w:rsidR="005C4DE5" w:rsidRDefault="001E67B2">
            <w:pPr>
              <w:pStyle w:val="TAL"/>
              <w:rPr>
                <w:lang w:val="en-US" w:eastAsia="zh-Hans"/>
              </w:rPr>
            </w:pPr>
            <w:r w:rsidRPr="001E67B2">
              <w:rPr>
                <w:lang w:val="en-US" w:eastAsia="zh-Hans"/>
              </w:rPr>
              <w:t>ASR</w:t>
            </w: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628F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E67B2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5EAF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5F4E78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2AEA"/>
    <w:rsid w:val="006C4991"/>
    <w:rsid w:val="006E0F19"/>
    <w:rsid w:val="006E1FDA"/>
    <w:rsid w:val="006E5E87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AB2"/>
    <w:rsid w:val="007D36CF"/>
    <w:rsid w:val="007F3FE0"/>
    <w:rsid w:val="007F522E"/>
    <w:rsid w:val="007F7421"/>
    <w:rsid w:val="00801F7F"/>
    <w:rsid w:val="008066FA"/>
    <w:rsid w:val="008100CF"/>
    <w:rsid w:val="0081058B"/>
    <w:rsid w:val="00813C1F"/>
    <w:rsid w:val="008234C6"/>
    <w:rsid w:val="00834A60"/>
    <w:rsid w:val="00835AB0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915DDF"/>
    <w:rsid w:val="00920FCE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7959"/>
    <w:rsid w:val="00A01CFF"/>
    <w:rsid w:val="00A06A9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0972"/>
    <w:rsid w:val="00B344D8"/>
    <w:rsid w:val="00B55FA0"/>
    <w:rsid w:val="00B567D1"/>
    <w:rsid w:val="00B62AA0"/>
    <w:rsid w:val="00B73B4C"/>
    <w:rsid w:val="00B73F75"/>
    <w:rsid w:val="00B76FC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3EC1"/>
    <w:rsid w:val="00D06117"/>
    <w:rsid w:val="00D24760"/>
    <w:rsid w:val="00D31CC8"/>
    <w:rsid w:val="00D32678"/>
    <w:rsid w:val="00D33904"/>
    <w:rsid w:val="00D521C1"/>
    <w:rsid w:val="00D54DE8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64C63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B127E"/>
    <w:rsid w:val="00FC0804"/>
    <w:rsid w:val="00FC3631"/>
    <w:rsid w:val="00FC3B6D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etter.karlsso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Kuba Kolodziej</cp:lastModifiedBy>
  <cp:revision>19</cp:revision>
  <cp:lastPrinted>2000-02-29T10:31:00Z</cp:lastPrinted>
  <dcterms:created xsi:type="dcterms:W3CDTF">2024-11-07T14:17:00Z</dcterms:created>
  <dcterms:modified xsi:type="dcterms:W3CDTF">2024-11-29T12:58:00Z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